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8AD" w:rsidRPr="00DC70D0" w:rsidRDefault="00EA58AD" w:rsidP="00DC70D0">
      <w:pPr>
        <w:ind w:firstLine="5940"/>
        <w:rPr>
          <w:b/>
        </w:rPr>
      </w:pPr>
      <w:r w:rsidRPr="00DC70D0">
        <w:rPr>
          <w:b/>
        </w:rPr>
        <w:t>УТВЕРЖДАЮ</w:t>
      </w:r>
    </w:p>
    <w:p w:rsidR="00EA58AD" w:rsidRDefault="00EA58AD" w:rsidP="00DC70D0">
      <w:pPr>
        <w:ind w:firstLine="5942"/>
      </w:pPr>
      <w:r w:rsidRPr="00DC70D0">
        <w:t>Зам.</w:t>
      </w:r>
      <w:r>
        <w:t xml:space="preserve"> </w:t>
      </w:r>
      <w:r w:rsidRPr="00DC70D0">
        <w:t xml:space="preserve">зав. кафедрой </w:t>
      </w:r>
    </w:p>
    <w:p w:rsidR="00EA58AD" w:rsidRPr="00DC70D0" w:rsidRDefault="00EA58AD" w:rsidP="00DC70D0">
      <w:pPr>
        <w:ind w:firstLine="5942"/>
      </w:pPr>
      <w:r>
        <w:t>п</w:t>
      </w:r>
      <w:r w:rsidRPr="00DC70D0">
        <w:t>едагогики</w:t>
      </w:r>
      <w:r>
        <w:t xml:space="preserve"> и психологии</w:t>
      </w:r>
    </w:p>
    <w:p w:rsidR="00EA58AD" w:rsidRPr="00DC70D0" w:rsidRDefault="00EA58AD" w:rsidP="00DC70D0">
      <w:pPr>
        <w:ind w:firstLine="5940"/>
      </w:pPr>
      <w:r w:rsidRPr="00DC70D0">
        <w:t>___________________</w:t>
      </w:r>
    </w:p>
    <w:p w:rsidR="00EA58AD" w:rsidRPr="00DC70D0" w:rsidRDefault="00EA58AD" w:rsidP="00DC70D0">
      <w:pPr>
        <w:ind w:firstLine="5940"/>
      </w:pPr>
      <w:r w:rsidRPr="00DC70D0">
        <w:t>Сытина Н.С.</w:t>
      </w:r>
    </w:p>
    <w:p w:rsidR="00EA58AD" w:rsidRPr="00DC70D0" w:rsidRDefault="00EA58AD" w:rsidP="00DC70D0">
      <w:pPr>
        <w:ind w:firstLine="5940"/>
      </w:pPr>
      <w:r w:rsidRPr="00DC70D0">
        <w:t>«_» _______________ г.</w:t>
      </w:r>
    </w:p>
    <w:p w:rsidR="00EA58AD" w:rsidRPr="00DC70D0" w:rsidRDefault="00EA58AD" w:rsidP="00DC70D0">
      <w:pPr>
        <w:ind w:firstLine="5940"/>
      </w:pPr>
    </w:p>
    <w:p w:rsidR="00EA58AD" w:rsidRPr="00DC70D0" w:rsidRDefault="00EA58AD" w:rsidP="00DC70D0">
      <w:pPr>
        <w:jc w:val="center"/>
        <w:rPr>
          <w:b/>
        </w:rPr>
      </w:pPr>
    </w:p>
    <w:p w:rsidR="00EA58AD" w:rsidRPr="00DC70D0" w:rsidRDefault="00EA58AD" w:rsidP="00DC70D0">
      <w:pPr>
        <w:jc w:val="center"/>
        <w:rPr>
          <w:b/>
        </w:rPr>
      </w:pPr>
      <w:r w:rsidRPr="00DC70D0">
        <w:rPr>
          <w:b/>
        </w:rPr>
        <w:t>ТЕХНОЛОГИЧЕСКАЯ КАРТА ДИСЦИПЛИНЫ</w:t>
      </w:r>
    </w:p>
    <w:p w:rsidR="00EA58AD" w:rsidRPr="00DC70D0" w:rsidRDefault="00EA58AD" w:rsidP="00DC70D0">
      <w:pPr>
        <w:jc w:val="center"/>
        <w:rPr>
          <w:b/>
        </w:rPr>
      </w:pPr>
      <w:r w:rsidRPr="00DC70D0">
        <w:rPr>
          <w:b/>
        </w:rPr>
        <w:t>Теория и технология обучения</w:t>
      </w:r>
    </w:p>
    <w:p w:rsidR="00EA58AD" w:rsidRDefault="00EA58AD" w:rsidP="00DC70D0">
      <w:pPr>
        <w:spacing w:line="240" w:lineRule="atLeast"/>
        <w:jc w:val="center"/>
      </w:pPr>
    </w:p>
    <w:p w:rsidR="00EA58AD" w:rsidRPr="00DC70D0" w:rsidRDefault="00EA58AD" w:rsidP="00DC70D0">
      <w:pPr>
        <w:spacing w:line="240" w:lineRule="atLeast"/>
        <w:jc w:val="center"/>
      </w:pPr>
      <w:r w:rsidRPr="00DC70D0">
        <w:t>44.03.05 Педагогическое образование</w:t>
      </w:r>
    </w:p>
    <w:p w:rsidR="00EA58AD" w:rsidRPr="00DC70D0" w:rsidRDefault="00EA58AD" w:rsidP="00DC70D0">
      <w:pPr>
        <w:jc w:val="center"/>
      </w:pPr>
      <w:r>
        <w:t>Направленность (профиль) Изобразительное искусство и технология</w:t>
      </w:r>
    </w:p>
    <w:p w:rsidR="00EA58AD" w:rsidRDefault="00EA58AD" w:rsidP="00DC70D0">
      <w:pPr>
        <w:jc w:val="center"/>
      </w:pPr>
      <w:r w:rsidRPr="00DC70D0">
        <w:t>4 семестр 201</w:t>
      </w:r>
      <w:r>
        <w:t>8</w:t>
      </w:r>
      <w:r w:rsidRPr="00DC70D0">
        <w:t>- 201</w:t>
      </w:r>
      <w:r>
        <w:t>9 уч. г</w:t>
      </w:r>
      <w:r w:rsidRPr="00DC70D0">
        <w:t>од</w:t>
      </w:r>
    </w:p>
    <w:p w:rsidR="00EA58AD" w:rsidRPr="00DC70D0" w:rsidRDefault="00EA58AD" w:rsidP="00DC70D0">
      <w:pPr>
        <w:jc w:val="center"/>
      </w:pPr>
    </w:p>
    <w:p w:rsidR="00EA58AD" w:rsidRDefault="00EA58AD" w:rsidP="00DC70D0">
      <w:pPr>
        <w:autoSpaceDE w:val="0"/>
        <w:autoSpaceDN w:val="0"/>
        <w:adjustRightInd w:val="0"/>
        <w:jc w:val="both"/>
      </w:pPr>
      <w:r w:rsidRPr="00DC70D0">
        <w:rPr>
          <w:b/>
        </w:rPr>
        <w:t xml:space="preserve">Целью дисциплины </w:t>
      </w:r>
      <w:r w:rsidRPr="00DC70D0">
        <w:t>является</w:t>
      </w:r>
      <w:r w:rsidRPr="00DC70D0">
        <w:rPr>
          <w:b/>
        </w:rPr>
        <w:t xml:space="preserve"> </w:t>
      </w:r>
      <w:r w:rsidRPr="00DC70D0">
        <w:t xml:space="preserve">формирование и развитие следующих компетенций:  </w:t>
      </w:r>
    </w:p>
    <w:p w:rsidR="00EA58AD" w:rsidRPr="00DC70D0" w:rsidRDefault="00EA58AD" w:rsidP="00DC70D0">
      <w:pPr>
        <w:autoSpaceDE w:val="0"/>
        <w:autoSpaceDN w:val="0"/>
        <w:adjustRightInd w:val="0"/>
        <w:jc w:val="both"/>
      </w:pPr>
      <w:r>
        <w:t xml:space="preserve">ОПК-2, ПК-1, 2, 3, 4, 6, </w:t>
      </w:r>
      <w:bookmarkStart w:id="0" w:name="_GoBack"/>
      <w:bookmarkEnd w:id="0"/>
      <w:r>
        <w:t>7</w:t>
      </w:r>
    </w:p>
    <w:p w:rsidR="00EA58AD" w:rsidRPr="00DC70D0" w:rsidRDefault="00EA58AD" w:rsidP="00F11E87">
      <w:pPr>
        <w:jc w:val="both"/>
        <w:rPr>
          <w:i/>
        </w:rPr>
      </w:pPr>
      <w:r w:rsidRPr="00DC70D0">
        <w:rPr>
          <w:b/>
        </w:rPr>
        <w:t xml:space="preserve">Трудоемкость дисциплины: </w:t>
      </w:r>
      <w:r w:rsidRPr="00DC70D0">
        <w:t>3 зачетные единицы (108 ч.), из них 54ч. аудиторных занятий, 54 часа самостоятельной работы, экзамен</w:t>
      </w:r>
      <w:r w:rsidRPr="00DC70D0">
        <w:rPr>
          <w:i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EA58AD" w:rsidRPr="00DC70D0" w:rsidTr="00E92CDD">
        <w:tc>
          <w:tcPr>
            <w:tcW w:w="3528" w:type="dxa"/>
            <w:vMerge w:val="restart"/>
          </w:tcPr>
          <w:p w:rsidR="00EA58AD" w:rsidRPr="00DC70D0" w:rsidRDefault="00EA58AD" w:rsidP="00E92CDD">
            <w:pPr>
              <w:spacing w:line="276" w:lineRule="auto"/>
              <w:jc w:val="both"/>
            </w:pPr>
          </w:p>
        </w:tc>
        <w:tc>
          <w:tcPr>
            <w:tcW w:w="1080" w:type="dxa"/>
            <w:vMerge w:val="restart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Всего</w:t>
            </w:r>
          </w:p>
        </w:tc>
        <w:tc>
          <w:tcPr>
            <w:tcW w:w="3589" w:type="dxa"/>
            <w:gridSpan w:val="3"/>
          </w:tcPr>
          <w:p w:rsidR="00EA58AD" w:rsidRPr="00DC70D0" w:rsidRDefault="00EA58AD" w:rsidP="00E92CDD">
            <w:pPr>
              <w:spacing w:line="276" w:lineRule="auto"/>
              <w:jc w:val="center"/>
            </w:pPr>
            <w:r w:rsidRPr="00DC70D0">
              <w:t>Аудиторная</w:t>
            </w:r>
          </w:p>
        </w:tc>
        <w:tc>
          <w:tcPr>
            <w:tcW w:w="1197" w:type="dxa"/>
            <w:vMerge w:val="restart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СРС</w:t>
            </w:r>
          </w:p>
        </w:tc>
      </w:tr>
      <w:tr w:rsidR="00EA58AD" w:rsidRPr="00DC70D0" w:rsidTr="00E92CDD">
        <w:tc>
          <w:tcPr>
            <w:tcW w:w="0" w:type="auto"/>
            <w:vMerge/>
            <w:vAlign w:val="center"/>
          </w:tcPr>
          <w:p w:rsidR="00EA58AD" w:rsidRPr="00DC70D0" w:rsidRDefault="00EA58AD" w:rsidP="00E92CDD"/>
        </w:tc>
        <w:tc>
          <w:tcPr>
            <w:tcW w:w="0" w:type="auto"/>
            <w:vMerge/>
            <w:vAlign w:val="center"/>
          </w:tcPr>
          <w:p w:rsidR="00EA58AD" w:rsidRPr="00DC70D0" w:rsidRDefault="00EA58AD" w:rsidP="00E92CDD"/>
        </w:tc>
        <w:tc>
          <w:tcPr>
            <w:tcW w:w="1196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ЛК</w:t>
            </w:r>
          </w:p>
        </w:tc>
        <w:tc>
          <w:tcPr>
            <w:tcW w:w="1197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ПЗ</w:t>
            </w:r>
          </w:p>
        </w:tc>
        <w:tc>
          <w:tcPr>
            <w:tcW w:w="1196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ЛБ</w:t>
            </w:r>
          </w:p>
        </w:tc>
        <w:tc>
          <w:tcPr>
            <w:tcW w:w="0" w:type="auto"/>
            <w:vMerge/>
            <w:vAlign w:val="center"/>
          </w:tcPr>
          <w:p w:rsidR="00EA58AD" w:rsidRPr="00DC70D0" w:rsidRDefault="00EA58AD" w:rsidP="00E92CDD"/>
        </w:tc>
      </w:tr>
      <w:tr w:rsidR="00EA58AD" w:rsidRPr="00DC70D0" w:rsidTr="00E92CDD">
        <w:tc>
          <w:tcPr>
            <w:tcW w:w="3528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Общая</w:t>
            </w:r>
          </w:p>
        </w:tc>
        <w:tc>
          <w:tcPr>
            <w:tcW w:w="1080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108</w:t>
            </w:r>
          </w:p>
        </w:tc>
        <w:tc>
          <w:tcPr>
            <w:tcW w:w="1196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20</w:t>
            </w:r>
          </w:p>
        </w:tc>
        <w:tc>
          <w:tcPr>
            <w:tcW w:w="1197" w:type="dxa"/>
          </w:tcPr>
          <w:p w:rsidR="00EA58AD" w:rsidRPr="00DC70D0" w:rsidRDefault="00EA58AD" w:rsidP="00E92CDD">
            <w:pPr>
              <w:spacing w:line="276" w:lineRule="auto"/>
              <w:jc w:val="both"/>
              <w:rPr>
                <w:lang w:val="en-US"/>
              </w:rPr>
            </w:pPr>
            <w:r w:rsidRPr="00DC70D0">
              <w:rPr>
                <w:lang w:val="en-US"/>
              </w:rPr>
              <w:t>16</w:t>
            </w:r>
          </w:p>
        </w:tc>
        <w:tc>
          <w:tcPr>
            <w:tcW w:w="1196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18</w:t>
            </w:r>
          </w:p>
        </w:tc>
        <w:tc>
          <w:tcPr>
            <w:tcW w:w="1197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>
              <w:t>27</w:t>
            </w:r>
          </w:p>
        </w:tc>
      </w:tr>
      <w:tr w:rsidR="00EA58AD" w:rsidRPr="00DC70D0" w:rsidTr="00E92CDD">
        <w:tc>
          <w:tcPr>
            <w:tcW w:w="3528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В данном семестре</w:t>
            </w:r>
          </w:p>
        </w:tc>
        <w:tc>
          <w:tcPr>
            <w:tcW w:w="1080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108</w:t>
            </w:r>
          </w:p>
        </w:tc>
        <w:tc>
          <w:tcPr>
            <w:tcW w:w="1196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20</w:t>
            </w:r>
          </w:p>
        </w:tc>
        <w:tc>
          <w:tcPr>
            <w:tcW w:w="1197" w:type="dxa"/>
          </w:tcPr>
          <w:p w:rsidR="00EA58AD" w:rsidRPr="00DC70D0" w:rsidRDefault="00EA58AD" w:rsidP="00E92CDD">
            <w:pPr>
              <w:spacing w:line="276" w:lineRule="auto"/>
              <w:jc w:val="both"/>
              <w:rPr>
                <w:lang w:val="en-US"/>
              </w:rPr>
            </w:pPr>
            <w:r w:rsidRPr="00DC70D0">
              <w:rPr>
                <w:lang w:val="en-US"/>
              </w:rPr>
              <w:t>16</w:t>
            </w:r>
          </w:p>
        </w:tc>
        <w:tc>
          <w:tcPr>
            <w:tcW w:w="1196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 w:rsidRPr="00DC70D0">
              <w:t>18</w:t>
            </w:r>
          </w:p>
        </w:tc>
        <w:tc>
          <w:tcPr>
            <w:tcW w:w="1197" w:type="dxa"/>
          </w:tcPr>
          <w:p w:rsidR="00EA58AD" w:rsidRPr="00DC70D0" w:rsidRDefault="00EA58AD" w:rsidP="00E92CDD">
            <w:pPr>
              <w:spacing w:line="276" w:lineRule="auto"/>
              <w:jc w:val="both"/>
            </w:pPr>
            <w:r>
              <w:t>27</w:t>
            </w:r>
          </w:p>
        </w:tc>
      </w:tr>
    </w:tbl>
    <w:p w:rsidR="00EA58AD" w:rsidRDefault="00EA58AD" w:rsidP="00DC70D0">
      <w:pPr>
        <w:ind w:firstLine="720"/>
        <w:jc w:val="both"/>
        <w:rPr>
          <w:b/>
          <w:sz w:val="28"/>
          <w:szCs w:val="28"/>
        </w:rPr>
      </w:pPr>
    </w:p>
    <w:p w:rsidR="00EA58AD" w:rsidRPr="00F94EA5" w:rsidRDefault="00EA58AD" w:rsidP="00DC70D0">
      <w:pPr>
        <w:ind w:firstLine="720"/>
        <w:jc w:val="both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977"/>
        <w:gridCol w:w="1153"/>
        <w:gridCol w:w="2552"/>
        <w:gridCol w:w="2233"/>
      </w:tblGrid>
      <w:tr w:rsidR="00EA58AD" w:rsidRPr="00F94EA5" w:rsidTr="00E92CDD">
        <w:tc>
          <w:tcPr>
            <w:tcW w:w="656" w:type="dxa"/>
          </w:tcPr>
          <w:p w:rsidR="00EA58AD" w:rsidRPr="00F94EA5" w:rsidRDefault="00EA58AD" w:rsidP="00E92CD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№ п.п.</w:t>
            </w:r>
          </w:p>
        </w:tc>
        <w:tc>
          <w:tcPr>
            <w:tcW w:w="2977" w:type="dxa"/>
          </w:tcPr>
          <w:p w:rsidR="00EA58AD" w:rsidRPr="00F94EA5" w:rsidRDefault="00EA58AD" w:rsidP="00E92CD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Виды учебной работы</w:t>
            </w:r>
          </w:p>
        </w:tc>
        <w:tc>
          <w:tcPr>
            <w:tcW w:w="1153" w:type="dxa"/>
          </w:tcPr>
          <w:p w:rsidR="00EA58AD" w:rsidRPr="00F94EA5" w:rsidRDefault="00EA58AD" w:rsidP="00E92CD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Удельный вес, %</w:t>
            </w:r>
          </w:p>
        </w:tc>
        <w:tc>
          <w:tcPr>
            <w:tcW w:w="2552" w:type="dxa"/>
          </w:tcPr>
          <w:p w:rsidR="00EA58AD" w:rsidRPr="00F94EA5" w:rsidRDefault="00EA58AD" w:rsidP="00E92CD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Форма контроля</w:t>
            </w:r>
          </w:p>
        </w:tc>
        <w:tc>
          <w:tcPr>
            <w:tcW w:w="2233" w:type="dxa"/>
          </w:tcPr>
          <w:p w:rsidR="00EA58AD" w:rsidRPr="00F94EA5" w:rsidRDefault="00EA58AD" w:rsidP="00E92CD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Максимальное количество баллов</w:t>
            </w: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E92CDD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EA58AD" w:rsidRPr="00F94EA5" w:rsidRDefault="00EA58AD" w:rsidP="00E92CDD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 xml:space="preserve">Контрольная точка № 1 </w:t>
            </w:r>
          </w:p>
          <w:p w:rsidR="00EA58AD" w:rsidRPr="00F94EA5" w:rsidRDefault="00EA58AD" w:rsidP="0044380A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 xml:space="preserve">Дата контроля – </w:t>
            </w:r>
            <w:r w:rsidRPr="0044380A">
              <w:rPr>
                <w:b/>
                <w:i/>
                <w:szCs w:val="28"/>
              </w:rPr>
              <w:t>28 неделя</w:t>
            </w: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E92CD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1.1.</w:t>
            </w:r>
          </w:p>
        </w:tc>
        <w:tc>
          <w:tcPr>
            <w:tcW w:w="2977" w:type="dxa"/>
          </w:tcPr>
          <w:p w:rsidR="00EA58AD" w:rsidRPr="00F94EA5" w:rsidRDefault="00EA58AD" w:rsidP="00E92CD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Лекции</w:t>
            </w:r>
          </w:p>
        </w:tc>
        <w:tc>
          <w:tcPr>
            <w:tcW w:w="1153" w:type="dxa"/>
          </w:tcPr>
          <w:p w:rsidR="00EA58AD" w:rsidRPr="00F94EA5" w:rsidRDefault="00EA58AD" w:rsidP="00E92CDD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30</w:t>
            </w:r>
          </w:p>
        </w:tc>
        <w:tc>
          <w:tcPr>
            <w:tcW w:w="2552" w:type="dxa"/>
          </w:tcPr>
          <w:p w:rsidR="00EA58AD" w:rsidRPr="00BE1FA9" w:rsidRDefault="00EA58AD" w:rsidP="00F11E87">
            <w:pPr>
              <w:spacing w:line="276" w:lineRule="auto"/>
              <w:jc w:val="both"/>
            </w:pPr>
            <w:r w:rsidRPr="00BE1FA9">
              <w:t>Прослушивание и проработка лекций</w:t>
            </w:r>
          </w:p>
        </w:tc>
        <w:tc>
          <w:tcPr>
            <w:tcW w:w="2233" w:type="dxa"/>
          </w:tcPr>
          <w:p w:rsidR="00EA58AD" w:rsidRPr="00F94EA5" w:rsidRDefault="00EA58AD" w:rsidP="00E92CD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E92CD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1.2.</w:t>
            </w:r>
          </w:p>
        </w:tc>
        <w:tc>
          <w:tcPr>
            <w:tcW w:w="2977" w:type="dxa"/>
          </w:tcPr>
          <w:p w:rsidR="00EA58AD" w:rsidRPr="00F94EA5" w:rsidRDefault="00EA58AD" w:rsidP="00E92CD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Практические занятия</w:t>
            </w:r>
          </w:p>
        </w:tc>
        <w:tc>
          <w:tcPr>
            <w:tcW w:w="1153" w:type="dxa"/>
          </w:tcPr>
          <w:p w:rsidR="00EA58AD" w:rsidRPr="00F94EA5" w:rsidRDefault="00EA58AD" w:rsidP="00BE1FA9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2552" w:type="dxa"/>
          </w:tcPr>
          <w:p w:rsidR="00EA58AD" w:rsidRPr="00BE1FA9" w:rsidRDefault="00EA58AD" w:rsidP="00E92CDD">
            <w:pPr>
              <w:spacing w:line="276" w:lineRule="auto"/>
              <w:jc w:val="both"/>
            </w:pPr>
            <w:r w:rsidRPr="00BE1FA9">
              <w:t>Посещение, работа на занятиях, выполнение заданий</w:t>
            </w:r>
          </w:p>
        </w:tc>
        <w:tc>
          <w:tcPr>
            <w:tcW w:w="2233" w:type="dxa"/>
          </w:tcPr>
          <w:p w:rsidR="00EA58AD" w:rsidRPr="00F94EA5" w:rsidRDefault="00EA58AD" w:rsidP="00E92CD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1.3</w:t>
            </w:r>
            <w:r w:rsidRPr="00F94EA5">
              <w:rPr>
                <w:szCs w:val="28"/>
              </w:rPr>
              <w:t>.</w:t>
            </w:r>
          </w:p>
        </w:tc>
        <w:tc>
          <w:tcPr>
            <w:tcW w:w="2977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Лабораторные занятия</w:t>
            </w:r>
          </w:p>
        </w:tc>
        <w:tc>
          <w:tcPr>
            <w:tcW w:w="115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2552" w:type="dxa"/>
          </w:tcPr>
          <w:p w:rsidR="00EA58AD" w:rsidRPr="00BE1FA9" w:rsidRDefault="00EA58AD" w:rsidP="00F11E87">
            <w:pPr>
              <w:spacing w:line="276" w:lineRule="auto"/>
              <w:jc w:val="both"/>
            </w:pPr>
            <w:r w:rsidRPr="00BE1FA9">
              <w:t>Посещение, выполнение заданий</w:t>
            </w:r>
          </w:p>
        </w:tc>
        <w:tc>
          <w:tcPr>
            <w:tcW w:w="223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30</w:t>
            </w:r>
          </w:p>
        </w:tc>
        <w:tc>
          <w:tcPr>
            <w:tcW w:w="2552" w:type="dxa"/>
          </w:tcPr>
          <w:p w:rsidR="00EA58AD" w:rsidRPr="00BE1FA9" w:rsidRDefault="00EA58AD" w:rsidP="00F11E87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23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2.</w:t>
            </w:r>
          </w:p>
        </w:tc>
        <w:tc>
          <w:tcPr>
            <w:tcW w:w="8915" w:type="dxa"/>
            <w:gridSpan w:val="4"/>
          </w:tcPr>
          <w:p w:rsidR="00EA58AD" w:rsidRDefault="00EA58AD" w:rsidP="00F11E87">
            <w:pPr>
              <w:spacing w:line="276" w:lineRule="auto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 xml:space="preserve">Контрольная точка № 2 </w:t>
            </w:r>
          </w:p>
          <w:p w:rsidR="00EA58AD" w:rsidRPr="00F94EA5" w:rsidRDefault="00EA58AD" w:rsidP="00F11E87">
            <w:pPr>
              <w:spacing w:line="276" w:lineRule="auto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Д</w:t>
            </w:r>
            <w:r w:rsidRPr="00F94EA5">
              <w:rPr>
                <w:b/>
                <w:i/>
                <w:szCs w:val="28"/>
              </w:rPr>
              <w:t>ата контроля –</w:t>
            </w:r>
            <w:r w:rsidRPr="0044380A">
              <w:rPr>
                <w:b/>
                <w:i/>
                <w:szCs w:val="28"/>
              </w:rPr>
              <w:t>32 неделя</w:t>
            </w: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F94EA5">
              <w:rPr>
                <w:szCs w:val="28"/>
              </w:rPr>
              <w:t>.1.</w:t>
            </w:r>
          </w:p>
        </w:tc>
        <w:tc>
          <w:tcPr>
            <w:tcW w:w="2977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Лекции</w:t>
            </w:r>
          </w:p>
        </w:tc>
        <w:tc>
          <w:tcPr>
            <w:tcW w:w="115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30</w:t>
            </w:r>
          </w:p>
        </w:tc>
        <w:tc>
          <w:tcPr>
            <w:tcW w:w="2552" w:type="dxa"/>
          </w:tcPr>
          <w:p w:rsidR="00EA58AD" w:rsidRPr="00F94EA5" w:rsidRDefault="00EA58AD" w:rsidP="00BE1FA9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Прослушивание и п</w:t>
            </w:r>
            <w:r w:rsidRPr="00F94EA5">
              <w:rPr>
                <w:szCs w:val="28"/>
              </w:rPr>
              <w:t xml:space="preserve">роработка </w:t>
            </w:r>
            <w:r>
              <w:rPr>
                <w:szCs w:val="28"/>
              </w:rPr>
              <w:t>лекций</w:t>
            </w:r>
          </w:p>
        </w:tc>
        <w:tc>
          <w:tcPr>
            <w:tcW w:w="223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2.2</w:t>
            </w:r>
            <w:r w:rsidRPr="00F94EA5">
              <w:rPr>
                <w:szCs w:val="28"/>
              </w:rPr>
              <w:t>.</w:t>
            </w:r>
          </w:p>
        </w:tc>
        <w:tc>
          <w:tcPr>
            <w:tcW w:w="2977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Практические занятия</w:t>
            </w:r>
          </w:p>
        </w:tc>
        <w:tc>
          <w:tcPr>
            <w:tcW w:w="1153" w:type="dxa"/>
          </w:tcPr>
          <w:p w:rsidR="00EA58AD" w:rsidRPr="00F94EA5" w:rsidRDefault="00EA58AD" w:rsidP="00BE1FA9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2552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 w:rsidRPr="00BE1FA9">
              <w:t>Посещение, работа на занятиях, выполнение заданий</w:t>
            </w:r>
          </w:p>
        </w:tc>
        <w:tc>
          <w:tcPr>
            <w:tcW w:w="223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2.3</w:t>
            </w:r>
            <w:r w:rsidRPr="00F94EA5">
              <w:rPr>
                <w:szCs w:val="28"/>
              </w:rPr>
              <w:t>.</w:t>
            </w:r>
          </w:p>
        </w:tc>
        <w:tc>
          <w:tcPr>
            <w:tcW w:w="2977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Лабораторные занятия</w:t>
            </w:r>
          </w:p>
        </w:tc>
        <w:tc>
          <w:tcPr>
            <w:tcW w:w="1153" w:type="dxa"/>
          </w:tcPr>
          <w:p w:rsidR="00EA58AD" w:rsidRPr="00F94EA5" w:rsidRDefault="00EA58AD" w:rsidP="00BE1FA9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2552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</w:t>
            </w:r>
            <w:r>
              <w:rPr>
                <w:szCs w:val="28"/>
              </w:rPr>
              <w:t xml:space="preserve"> и</w:t>
            </w:r>
            <w:r w:rsidRPr="00F94EA5">
              <w:rPr>
                <w:szCs w:val="28"/>
              </w:rPr>
              <w:t xml:space="preserve"> выполнение заданий</w:t>
            </w:r>
          </w:p>
        </w:tc>
        <w:tc>
          <w:tcPr>
            <w:tcW w:w="223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30</w:t>
            </w:r>
          </w:p>
        </w:tc>
        <w:tc>
          <w:tcPr>
            <w:tcW w:w="2552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3.</w:t>
            </w:r>
          </w:p>
        </w:tc>
        <w:tc>
          <w:tcPr>
            <w:tcW w:w="8915" w:type="dxa"/>
            <w:gridSpan w:val="4"/>
          </w:tcPr>
          <w:p w:rsidR="00EA58AD" w:rsidRPr="00F94EA5" w:rsidRDefault="00EA58AD" w:rsidP="00F11E87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8"/>
              </w:rPr>
            </w:pPr>
            <w:r w:rsidRPr="00F94EA5">
              <w:rPr>
                <w:b/>
                <w:i/>
                <w:szCs w:val="28"/>
              </w:rPr>
              <w:t xml:space="preserve">Контрольная точка № </w:t>
            </w:r>
            <w:r>
              <w:rPr>
                <w:b/>
                <w:i/>
                <w:szCs w:val="28"/>
              </w:rPr>
              <w:t xml:space="preserve">3 </w:t>
            </w:r>
            <w:r w:rsidRPr="00F94EA5">
              <w:rPr>
                <w:b/>
                <w:szCs w:val="28"/>
              </w:rPr>
              <w:t xml:space="preserve">Экзамен   </w:t>
            </w:r>
            <w:r w:rsidRPr="00F94EA5">
              <w:rPr>
                <w:b/>
                <w:i/>
                <w:szCs w:val="28"/>
              </w:rPr>
              <w:t xml:space="preserve">Дата контроля – </w:t>
            </w:r>
            <w:r w:rsidRPr="0044380A">
              <w:rPr>
                <w:b/>
                <w:i/>
                <w:szCs w:val="28"/>
              </w:rPr>
              <w:t>41 неделя</w:t>
            </w: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F94EA5">
              <w:rPr>
                <w:szCs w:val="28"/>
              </w:rPr>
              <w:t>.1.</w:t>
            </w:r>
          </w:p>
        </w:tc>
        <w:tc>
          <w:tcPr>
            <w:tcW w:w="2977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Итоговый контроль</w:t>
            </w:r>
          </w:p>
        </w:tc>
        <w:tc>
          <w:tcPr>
            <w:tcW w:w="115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2552" w:type="dxa"/>
          </w:tcPr>
          <w:p w:rsidR="00EA58AD" w:rsidRPr="00F94EA5" w:rsidRDefault="00EA58AD" w:rsidP="00F11E87">
            <w:pPr>
              <w:spacing w:line="276" w:lineRule="auto"/>
              <w:rPr>
                <w:szCs w:val="28"/>
              </w:rPr>
            </w:pPr>
            <w:r w:rsidRPr="00F94EA5">
              <w:rPr>
                <w:szCs w:val="28"/>
              </w:rPr>
              <w:t>Экзамен, тестирование</w:t>
            </w:r>
          </w:p>
        </w:tc>
        <w:tc>
          <w:tcPr>
            <w:tcW w:w="223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100</w:t>
            </w:r>
          </w:p>
        </w:tc>
        <w:tc>
          <w:tcPr>
            <w:tcW w:w="2552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EA58AD" w:rsidRPr="00F94EA5" w:rsidTr="00E92CDD">
        <w:tc>
          <w:tcPr>
            <w:tcW w:w="656" w:type="dxa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6682" w:type="dxa"/>
            <w:gridSpan w:val="3"/>
          </w:tcPr>
          <w:p w:rsidR="00EA58AD" w:rsidRPr="00F94EA5" w:rsidRDefault="00EA58AD" w:rsidP="00F11E87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b/>
                <w:i/>
                <w:szCs w:val="28"/>
              </w:rPr>
              <w:t>Итого по дисциплине</w:t>
            </w:r>
            <w:r>
              <w:rPr>
                <w:b/>
                <w:i/>
                <w:szCs w:val="28"/>
              </w:rPr>
              <w:t xml:space="preserve">: </w:t>
            </w:r>
            <w:r w:rsidRPr="00F94EA5">
              <w:rPr>
                <w:b/>
                <w:i/>
                <w:szCs w:val="28"/>
              </w:rPr>
              <w:t>100</w:t>
            </w:r>
          </w:p>
        </w:tc>
        <w:tc>
          <w:tcPr>
            <w:tcW w:w="2233" w:type="dxa"/>
          </w:tcPr>
          <w:p w:rsidR="00EA58AD" w:rsidRPr="00F94EA5" w:rsidRDefault="00EA58AD" w:rsidP="00F11E87">
            <w:pPr>
              <w:spacing w:line="276" w:lineRule="auto"/>
              <w:jc w:val="center"/>
              <w:rPr>
                <w:b/>
                <w:i/>
                <w:szCs w:val="28"/>
              </w:rPr>
            </w:pPr>
          </w:p>
        </w:tc>
      </w:tr>
    </w:tbl>
    <w:p w:rsidR="00EA58AD" w:rsidRDefault="00EA58AD" w:rsidP="00DC70D0">
      <w:pPr>
        <w:ind w:firstLine="720"/>
        <w:jc w:val="both"/>
        <w:rPr>
          <w:sz w:val="28"/>
          <w:szCs w:val="28"/>
        </w:rPr>
      </w:pPr>
    </w:p>
    <w:p w:rsidR="00EA58AD" w:rsidRDefault="00EA58AD" w:rsidP="00DC70D0">
      <w:pPr>
        <w:ind w:firstLine="720"/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Преподаватель _________________ </w:t>
      </w:r>
      <w:r>
        <w:rPr>
          <w:sz w:val="28"/>
          <w:szCs w:val="28"/>
        </w:rPr>
        <w:t>Султанова Л.Ф.</w:t>
      </w:r>
      <w:r w:rsidRPr="00F94EA5">
        <w:rPr>
          <w:sz w:val="28"/>
          <w:szCs w:val="28"/>
        </w:rPr>
        <w:t xml:space="preserve"> </w:t>
      </w:r>
    </w:p>
    <w:p w:rsidR="00EA58AD" w:rsidRDefault="00EA58AD"/>
    <w:sectPr w:rsidR="00EA58AD" w:rsidSect="00DC70D0">
      <w:type w:val="continuous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65C"/>
    <w:rsid w:val="000113BA"/>
    <w:rsid w:val="001F0A32"/>
    <w:rsid w:val="002E5282"/>
    <w:rsid w:val="0044380A"/>
    <w:rsid w:val="005118F6"/>
    <w:rsid w:val="00737F03"/>
    <w:rsid w:val="007B676A"/>
    <w:rsid w:val="007F7029"/>
    <w:rsid w:val="0084565C"/>
    <w:rsid w:val="00850A99"/>
    <w:rsid w:val="009B5947"/>
    <w:rsid w:val="00AC1350"/>
    <w:rsid w:val="00BE1FA9"/>
    <w:rsid w:val="00C0121C"/>
    <w:rsid w:val="00C9209B"/>
    <w:rsid w:val="00CE1DF6"/>
    <w:rsid w:val="00D45D5B"/>
    <w:rsid w:val="00DC0F94"/>
    <w:rsid w:val="00DC70D0"/>
    <w:rsid w:val="00E92CDD"/>
    <w:rsid w:val="00EA58AD"/>
    <w:rsid w:val="00F11E87"/>
    <w:rsid w:val="00F94EA5"/>
    <w:rsid w:val="00FB5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0D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225</Words>
  <Characters>1287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dc:description/>
  <cp:lastModifiedBy>Speed_XP</cp:lastModifiedBy>
  <cp:revision>2</cp:revision>
  <dcterms:created xsi:type="dcterms:W3CDTF">2019-06-14T06:08:00Z</dcterms:created>
  <dcterms:modified xsi:type="dcterms:W3CDTF">2019-06-14T06:08:00Z</dcterms:modified>
</cp:coreProperties>
</file>